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BDC" w:rsidRDefault="00D07BDC" w:rsidP="00D07BDC">
      <w:r>
        <w:rPr>
          <w:u w:val="single"/>
        </w:rPr>
        <w:t>Title</w:t>
      </w:r>
      <w:r>
        <w:t xml:space="preserve">:  </w:t>
      </w:r>
      <w:r w:rsidR="00A42084">
        <w:t>Bull’s Eye</w:t>
      </w:r>
      <w:r>
        <w:br/>
      </w:r>
      <w:r>
        <w:br/>
      </w:r>
      <w:r>
        <w:rPr>
          <w:u w:val="single"/>
        </w:rPr>
        <w:t>Genre</w:t>
      </w:r>
      <w:r>
        <w:t xml:space="preserve">: </w:t>
      </w:r>
      <w:r w:rsidR="00244BC7">
        <w:t xml:space="preserve"> Romance</w:t>
      </w:r>
      <w:r>
        <w:br/>
      </w:r>
      <w:r>
        <w:br/>
      </w:r>
      <w:r>
        <w:rPr>
          <w:u w:val="single"/>
        </w:rPr>
        <w:t>Setting</w:t>
      </w:r>
      <w:r>
        <w:t>:</w:t>
      </w:r>
      <w:r w:rsidR="00244BC7">
        <w:t xml:space="preserve">  Small town in Missouri, United States, modern times</w:t>
      </w:r>
      <w:r>
        <w:br/>
      </w:r>
    </w:p>
    <w:p w:rsidR="00D07BDC" w:rsidRDefault="00D07BDC" w:rsidP="00D07BDC">
      <w:r>
        <w:rPr>
          <w:u w:val="single"/>
        </w:rPr>
        <w:t>Plot Summary</w:t>
      </w:r>
      <w:proofErr w:type="gramStart"/>
      <w:r>
        <w:t>:</w:t>
      </w:r>
      <w:proofErr w:type="gramEnd"/>
      <w:r>
        <w:br/>
      </w:r>
      <w:r w:rsidR="00A42084">
        <w:t>Josie is accustomed to healing people; her job as a doctor at the local hospital requires this of her.  When a handsome high school English teacher crosses her path, is she able to put aside her fears long enough to allow someone else to heal her?</w:t>
      </w:r>
      <w:r>
        <w:rPr>
          <w:u w:val="single"/>
        </w:rPr>
        <w:br/>
      </w:r>
      <w:r>
        <w:rPr>
          <w:u w:val="single"/>
        </w:rPr>
        <w:br/>
        <w:t>Characters</w:t>
      </w:r>
      <w:proofErr w:type="gramStart"/>
      <w:r>
        <w:t>:</w:t>
      </w:r>
      <w:proofErr w:type="gramEnd"/>
      <w:r>
        <w:br/>
      </w:r>
      <w:r w:rsidR="00244BC7">
        <w:rPr>
          <w:i/>
        </w:rPr>
        <w:t>Josie Steele</w:t>
      </w:r>
      <w:r w:rsidR="00244BC7">
        <w:t xml:space="preserve"> – An attractive woman in her early thirties who has kept to herself since her former husband left her for her best friend.  Josie works as a doctor for the local hospital and allows herself to become completely consumed by her work.  She keeps herself very distant from others because she fears being hurt.  Josie is not a man-hater; she respects her male coworkers.  However, she does not see herself ever reaching the level of trust where she can commit to anyone.</w:t>
      </w:r>
      <w:r w:rsidR="00244BC7">
        <w:br/>
      </w:r>
      <w:r w:rsidR="00244BC7">
        <w:br/>
      </w:r>
      <w:r w:rsidR="00244BC7">
        <w:rPr>
          <w:i/>
        </w:rPr>
        <w:t>Blake Ingram</w:t>
      </w:r>
      <w:r w:rsidR="00244BC7">
        <w:t xml:space="preserve"> – An attractive man in his early thirties who works as an English teacher at the town’s high school.  Blake is an easy-going guy who likes to laugh.  His is a favorite amongst his students for his teaching style and kindness.  He has never been in a long-term relationship is considered a bit of a playboy.</w:t>
      </w:r>
      <w:r>
        <w:br/>
      </w:r>
      <w:r>
        <w:br/>
      </w:r>
      <w:r>
        <w:rPr>
          <w:u w:val="single"/>
        </w:rPr>
        <w:t>Exposition</w:t>
      </w:r>
      <w:proofErr w:type="gramStart"/>
      <w:r>
        <w:t>:</w:t>
      </w:r>
      <w:proofErr w:type="gramEnd"/>
      <w:r>
        <w:br/>
      </w:r>
      <w:r w:rsidR="00DF6CBA">
        <w:t>Josie Steele is in the middle of another long shift at the Lenora Regional Hospital when she is paged by the emergency department.  An elderly woman has been admitted with symptoms of a heart attack.  She immediately rushes to the emergency room and consults the nurse.  The nurse tells her that the patient is stabilized.  Josie orders blood work.  Josie goes into the patient’s room to find the old woman with a young, handsome man.  The man is obviously distraught over the situation.  He introduces himself as Blake Ingram, the patient’s son.  Josie explains that his mother is that Blake was able to see the signs of a heart attack early enough to get Mrs. Ingram the help that she needed.  Later, it is determined that Mrs. Ingram suffered a minor attack and would be kept overnight for observation.  Blake stays overnight with Mrs. Ingram.</w:t>
      </w:r>
      <w:r w:rsidR="00DF6CBA">
        <w:br/>
        <w:t xml:space="preserve">The next day, Josie comes in for a morning shift and Mrs. Ingram is on her list for her rounds.  When she reaches Mrs. Ingram’s room, Blake is helping her eat her breakfast.  Josie says that it looks as if Mrs. Ingram is going to make a full recovery, but she will need a follow-up with her PCP.  </w:t>
      </w:r>
      <w:r w:rsidR="00DF6CBA">
        <w:br/>
        <w:t>The next day, Josie comes to work to find a bouquet of flowers with a note thanking her for the care that she gave Mrs. Ingram.</w:t>
      </w:r>
      <w:r w:rsidR="00DF6CBA">
        <w:br/>
        <w:t>A few days later, Josie stops at the local diner to get a coffee to-go when she runs into Blake again.  He explains that he is also on his way to work at the local high school.  He attempts to joke with her, but she gives him the cold shoulder. He laughs it off and continues on.</w:t>
      </w:r>
    </w:p>
    <w:p w:rsidR="00D07BDC" w:rsidRPr="000D7101" w:rsidRDefault="00D07BDC" w:rsidP="00D07BDC">
      <w:r>
        <w:rPr>
          <w:u w:val="single"/>
        </w:rPr>
        <w:lastRenderedPageBreak/>
        <w:t>Raising Action</w:t>
      </w:r>
      <w:proofErr w:type="gramStart"/>
      <w:r>
        <w:t>:</w:t>
      </w:r>
      <w:proofErr w:type="gramEnd"/>
      <w:r>
        <w:br/>
      </w:r>
      <w:r w:rsidR="00DF6CBA">
        <w:t>Not long after, Blake visits Josie at work.  Josie asks if Mrs. Ingram is doing alright and Blake says that she is.  Josie jokes about Blake being a stalker, but he says that stalkers work harder than he does; he knows that Josie is always working.  He asks her if she ever has off days and she says that she does not have many.  Josie dismisses him and Blake leaves.</w:t>
      </w:r>
      <w:r w:rsidR="00DF6CBA">
        <w:br/>
        <w:t xml:space="preserve">A few days later, Josie finishes up a morning shift and </w:t>
      </w:r>
      <w:r w:rsidR="001C57A2">
        <w:t>is walking to her car when she sees Blake outside.  Blake offers to buy her dinner and Josie rejects him.  Blake laughs and tries to goad her into asking him out.  She rejects that again.  Finally, Blake says that he just wants dinner.  Both of them are hungry and she gets a free meal.  They would make a deal.  If she ended up having a good time, she would have to go on another date.  Josie agrees.</w:t>
      </w:r>
      <w:r w:rsidR="001C57A2">
        <w:br/>
        <w:t>Blake takes her to the local diner.  Josie is surprised because she expected something better, considering his challenge.  After they eat, Josie makes to leave, but Blake tells her that the date isn’t over.  They get in his car and he drives her to the local hunting lodge and goes to the archery pitch.  He calmly explains the procedure and Josie is a bit nervous about trying it.  Josie is having trouble keeping the arrow straight.  She gets frustrated and tells him that the sport is stupid.  Blake patiently guides her and lets her get mad.  She gets angrier when he smiles as she is yelling.  Finally, she quickly lifts the bow and shoots the arrow right into the bull’s eye.  She screams and jumps in excitement, but then calms herself.  She says that she has to go.</w:t>
      </w:r>
      <w:r w:rsidR="001C57A2">
        <w:br/>
        <w:t>They go on more dates because Blake keeps winning his be</w:t>
      </w:r>
      <w:r w:rsidR="007712AE">
        <w:t>t.  The dates mostly involve Blake teaching and show</w:t>
      </w:r>
      <w:bookmarkStart w:id="0" w:name="_GoBack"/>
      <w:bookmarkEnd w:id="0"/>
      <w:r w:rsidR="007712AE">
        <w:t>ing her different things that she never appreciated in her busy life.</w:t>
      </w:r>
      <w:r w:rsidR="005E0261">
        <w:t xml:space="preserve">  Josie attempts to tell a coworker about Blake, but the coworker warns her that Blake is good at breaking hearts.  She says that there is more than one nurse at the hospital who has a history with him.</w:t>
      </w:r>
      <w:r w:rsidR="001C57A2">
        <w:t xml:space="preserve">  Suddenly, she stops responding to his text messages and calls.  Blake looks for her at the hospital, but she learns that she has gone down in hours and changed her schedule.  Confused at what is going on, Blake asks around, but the nurses will not tell him anything.</w:t>
      </w:r>
      <w:r>
        <w:br/>
      </w:r>
      <w:r>
        <w:br/>
      </w:r>
      <w:r>
        <w:rPr>
          <w:u w:val="single"/>
        </w:rPr>
        <w:t>Climax</w:t>
      </w:r>
      <w:r>
        <w:br/>
      </w:r>
      <w:r w:rsidR="001C57A2">
        <w:t>Blake finally tracks Josie down to her house and bangs on the door.  When she opens the door, he tries to explain that he is a very patient man but that all men start to lose themselves when they are not given answers.  He does not understand what happened between them, everything seemed to be going well.  They start to argue, with Josie not hinting as to why she suddenly dropped contact with him.  Dur</w:t>
      </w:r>
      <w:r w:rsidR="005E0261">
        <w:t>ing the argument</w:t>
      </w:r>
      <w:r w:rsidR="001C57A2">
        <w:t>, Josie loses control herself when she reveals that she was once married, that she once loved someone very much.  She thought that they would have kids and grow old together, but she was wrong.  He ran off with her best friend</w:t>
      </w:r>
      <w:r w:rsidR="005E0261">
        <w:t>.  She says that love does not last forever.  She brings up his history with other women and Blake grows silent.  She sees that confirmation and slams the door in his face.</w:t>
      </w:r>
      <w:r w:rsidR="005E0261">
        <w:br/>
        <w:t>Josie’s coworkers notice a change in her that does not go away.  Her work begins to suffer dramatically and her supervisor asks her to take a few days off.  Josie leaves the hospital crying, feeling like she is losing control of her life.   The next day, she goes out of her way to the local diner, looking for Blake.  The waitress says that Blake had not been in the diner for two weeks, since before the argument.</w:t>
      </w:r>
      <w:r w:rsidR="005E0261">
        <w:br/>
        <w:t xml:space="preserve">The following day, Josie goes to the high school in her white coat from work.  She tells the secretary and principal that she has a few days off of work and is offering to talk to the students about the medical </w:t>
      </w:r>
      <w:r w:rsidR="005E0261">
        <w:lastRenderedPageBreak/>
        <w:t>field.  The principal likes the idea and has the secretary set her up some classes in which to talk.</w:t>
      </w:r>
      <w:r w:rsidR="005E0261">
        <w:br/>
        <w:t xml:space="preserve">Josie goes through the different classes, mostly science classes, and gives presentations to the students.  She begins to lose hope that she will end up presenting in one of Blake’s classes.  Finally, the last period of the day, she finds herself standing in Blake’s classroom.  The students gather in their seats, but Blake seems to be late.  When he finally enters the classroom, he gives Josie the briefest of looks.  It is apparent that he knew that she was there.  </w:t>
      </w:r>
      <w:r w:rsidR="00A42084">
        <w:t>Josie gives her presentation, barely controlling herself.  Blake keeps his focus on the windows the entire time that she is there.</w:t>
      </w:r>
      <w:r w:rsidR="00A42084">
        <w:br/>
        <w:t>After the final bell rings, the students all leave.  Blake gives Josie a nonchalant “Thank you, Ms. Steele”</w:t>
      </w:r>
      <w:r w:rsidR="00A42084">
        <w:t xml:space="preserve"> and goes to leave, </w:t>
      </w:r>
      <w:r w:rsidR="00A42084">
        <w:t>but Josie stops him.</w:t>
      </w:r>
      <w:r w:rsidR="00A42084">
        <w:t xml:space="preserve">   She tearfully apologizes for her behavior and explains that her feelings for him are frightening.  She has been so control over every aspect of her life since her husband left and losing that control made her uncomfortable.  However, she got used to not being in control.  When it came for her to being on her own again, she could no longer handle it.  She needed him.  She said that she is scared.  She begs him not to hurt her.   Blake tells her that he has seen no one since the day that his mother was admitted to the hospital months before and that he intended on seeing no one else after she left.  He says that the last thing in the world that he would want to do was hurt her.  They embrace.</w:t>
      </w:r>
      <w:r>
        <w:br/>
      </w:r>
      <w:r>
        <w:br/>
      </w:r>
      <w:r>
        <w:rPr>
          <w:u w:val="single"/>
        </w:rPr>
        <w:t>Falling Action</w:t>
      </w:r>
      <w:proofErr w:type="gramStart"/>
      <w:r>
        <w:t>:</w:t>
      </w:r>
      <w:proofErr w:type="gramEnd"/>
      <w:r>
        <w:br/>
      </w:r>
      <w:r w:rsidR="00A42084">
        <w:t>The story ends with Josie assuming the role of the teacher.  Since Blake now takes care of his mother, Josie decides to save Mrs. Ingram by teaching Blake how to cook.  The three enjoy their evening and Josie goes to leave, but Blake and Josie leave in the same car.  They end up at her house and Blake’s clothes are in the closet.</w:t>
      </w:r>
      <w:r>
        <w:br/>
      </w:r>
    </w:p>
    <w:p w:rsidR="00D07BDC" w:rsidRDefault="00D07BDC" w:rsidP="00D07BDC"/>
    <w:p w:rsidR="00EC0E0C" w:rsidRDefault="00EC0E0C"/>
    <w:sectPr w:rsidR="00EC0E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BC7"/>
    <w:rsid w:val="001C57A2"/>
    <w:rsid w:val="00244BC7"/>
    <w:rsid w:val="005E0261"/>
    <w:rsid w:val="007712AE"/>
    <w:rsid w:val="00A42084"/>
    <w:rsid w:val="00D07BDC"/>
    <w:rsid w:val="00DF6CBA"/>
    <w:rsid w:val="00EC0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ron\Documents\Shenan\oDesk\plo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plottemplate</Template>
  <TotalTime>90</TotalTime>
  <Pages>3</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2</cp:revision>
  <dcterms:created xsi:type="dcterms:W3CDTF">2014-02-27T03:05:00Z</dcterms:created>
  <dcterms:modified xsi:type="dcterms:W3CDTF">2014-02-27T04:35:00Z</dcterms:modified>
</cp:coreProperties>
</file>